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3B7D3" w14:textId="77777777" w:rsidR="000B514D" w:rsidRDefault="000B514D" w:rsidP="000B51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KYLET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67AFFAAF" w14:textId="77777777" w:rsidR="000B514D" w:rsidRDefault="000B514D" w:rsidP="000B51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5310508" w14:textId="77777777" w:rsidR="000B514D" w:rsidRDefault="000B514D" w:rsidP="000B51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49AEE9B" w14:textId="77777777" w:rsidR="000B514D" w:rsidRDefault="000B514D" w:rsidP="000B51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1 Jul.</w:t>
      </w:r>
      <w:r>
        <w:rPr>
          <w:rFonts w:cs="Times New Roman"/>
          <w:color w:val="282B30"/>
          <w:szCs w:val="24"/>
          <w:shd w:val="clear" w:color="auto" w:fill="FFFFFF"/>
        </w:rPr>
        <w:tab/>
        <w:t>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Calais under</w:t>
      </w:r>
    </w:p>
    <w:p w14:paraId="66C07CF5" w14:textId="77777777" w:rsidR="000B514D" w:rsidRDefault="000B514D" w:rsidP="000B51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the command of John Beaufort, Earl of Somerset(q.v.).</w:t>
      </w:r>
    </w:p>
    <w:p w14:paraId="0186BC3E" w14:textId="77777777" w:rsidR="000B514D" w:rsidRDefault="000B514D" w:rsidP="000B514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C76/91, m6,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8F045F4" w14:textId="77777777" w:rsidR="000B514D" w:rsidRDefault="000B514D" w:rsidP="000B514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24B87AA9" w14:textId="77777777" w:rsidR="000B514D" w:rsidRDefault="000B514D" w:rsidP="000B51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4465C47" w14:textId="77777777" w:rsidR="000B514D" w:rsidRDefault="000B514D" w:rsidP="000B51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A4EFECD" w14:textId="77777777" w:rsidR="000B514D" w:rsidRDefault="000B514D" w:rsidP="000B514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March 2023</w:t>
      </w:r>
    </w:p>
    <w:p w14:paraId="559F4B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92A8F" w14:textId="77777777" w:rsidR="000B514D" w:rsidRDefault="000B514D" w:rsidP="009139A6">
      <w:r>
        <w:separator/>
      </w:r>
    </w:p>
  </w:endnote>
  <w:endnote w:type="continuationSeparator" w:id="0">
    <w:p w14:paraId="1B959CC7" w14:textId="77777777" w:rsidR="000B514D" w:rsidRDefault="000B51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EB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078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E93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04053" w14:textId="77777777" w:rsidR="000B514D" w:rsidRDefault="000B514D" w:rsidP="009139A6">
      <w:r>
        <w:separator/>
      </w:r>
    </w:p>
  </w:footnote>
  <w:footnote w:type="continuationSeparator" w:id="0">
    <w:p w14:paraId="2DF5B474" w14:textId="77777777" w:rsidR="000B514D" w:rsidRDefault="000B51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279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BD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7E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4D"/>
    <w:rsid w:val="000666E0"/>
    <w:rsid w:val="000B514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298CE"/>
  <w15:chartTrackingRefBased/>
  <w15:docId w15:val="{8BF25D10-5E01-451E-862C-F99D3BC09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2023-03-21T20:21:00Z</dcterms:created>
  <dcterms:modified xsi:type="dcterms:W3CDTF">2023-03-21T20:21:00Z</dcterms:modified>
</cp:coreProperties>
</file>